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6D8" w:rsidRDefault="006C06D8" w:rsidP="00DB623A">
      <w:pPr>
        <w:ind w:left="708" w:hanging="708"/>
        <w:rPr>
          <w:rFonts w:ascii="Hand writing Mutlu" w:hAnsi="Hand writing Mutlu"/>
          <w:b/>
          <w:bCs/>
        </w:rPr>
      </w:pPr>
      <w:r w:rsidRPr="008E1D6F">
        <w:rPr>
          <w:rFonts w:ascii="Hand writing Mutlu" w:hAnsi="Hand writing Mutlu"/>
          <w:b/>
          <w:bCs/>
        </w:rPr>
        <w:t xml:space="preserve">Adı Soyadı: </w:t>
      </w:r>
      <w:r w:rsidRPr="008E1D6F">
        <w:rPr>
          <w:rFonts w:ascii="Comic Sans MS" w:hAnsi="Comic Sans MS"/>
          <w:b/>
          <w:bCs/>
        </w:rPr>
        <w:t>………………………………</w:t>
      </w:r>
      <w:r w:rsidRPr="008E1D6F">
        <w:rPr>
          <w:rFonts w:ascii="Hand writing Mutlu" w:hAnsi="Hand writing Mutlu"/>
          <w:b/>
          <w:bCs/>
        </w:rPr>
        <w:t>.</w:t>
      </w:r>
      <w:r w:rsidRPr="008E1D6F">
        <w:rPr>
          <w:rFonts w:ascii="Comic Sans MS" w:hAnsi="Comic Sans MS"/>
          <w:b/>
          <w:bCs/>
        </w:rPr>
        <w:t>…</w:t>
      </w:r>
      <w:r w:rsidRPr="008E1D6F">
        <w:rPr>
          <w:rFonts w:ascii="Hand writing Mutlu" w:hAnsi="Hand writing Mutlu"/>
          <w:b/>
          <w:bCs/>
        </w:rPr>
        <w:t xml:space="preserve">.  </w:t>
      </w:r>
    </w:p>
    <w:p w:rsidR="006C06D8" w:rsidRPr="008E1D6F" w:rsidRDefault="006C06D8" w:rsidP="00DB623A">
      <w:pPr>
        <w:ind w:left="708" w:hanging="708"/>
        <w:rPr>
          <w:rFonts w:ascii="Hand writing Mutlu" w:hAnsi="Hand writing Mutlu"/>
          <w:b/>
          <w:bCs/>
        </w:rPr>
      </w:pPr>
      <w:r w:rsidRPr="008E1D6F">
        <w:rPr>
          <w:rFonts w:ascii="Hand writing Mutlu" w:hAnsi="Hand writing Mutlu"/>
          <w:b/>
          <w:bCs/>
        </w:rPr>
        <w:t xml:space="preserve">     </w:t>
      </w:r>
    </w:p>
    <w:p w:rsidR="006C06D8" w:rsidRDefault="006C06D8" w:rsidP="008E1D6F">
      <w:pPr>
        <w:ind w:left="708" w:hanging="708"/>
        <w:jc w:val="center"/>
        <w:rPr>
          <w:rFonts w:ascii="Hand writing Mutlu" w:hAnsi="Hand writing Mutlu"/>
          <w:b/>
          <w:bCs/>
          <w:sz w:val="28"/>
          <w:szCs w:val="28"/>
        </w:rPr>
      </w:pPr>
      <w:r>
        <w:rPr>
          <w:rFonts w:ascii="Hand writing Mutlu" w:hAnsi="Hand writing Mutlu"/>
        </w:rPr>
        <w:t xml:space="preserve">3/A SINIFI </w:t>
      </w:r>
      <w:r>
        <w:rPr>
          <w:rFonts w:ascii="Hand writing Mutlu" w:hAnsi="Hand writing Mutlu"/>
          <w:b/>
          <w:bCs/>
          <w:sz w:val="28"/>
          <w:szCs w:val="28"/>
        </w:rPr>
        <w:t>BEDEN EĞİTİMİ</w:t>
      </w:r>
      <w:r w:rsidRPr="008E1D6F">
        <w:rPr>
          <w:rFonts w:ascii="Hand writing Mutlu" w:hAnsi="Hand writing Mutlu"/>
          <w:b/>
          <w:bCs/>
          <w:sz w:val="28"/>
          <w:szCs w:val="28"/>
        </w:rPr>
        <w:t xml:space="preserve"> DERSİ </w:t>
      </w:r>
      <w:r>
        <w:rPr>
          <w:rFonts w:ascii="Hand writing Mutlu" w:hAnsi="Hand writing Mutlu"/>
          <w:b/>
          <w:bCs/>
          <w:sz w:val="28"/>
          <w:szCs w:val="28"/>
        </w:rPr>
        <w:t>PERFORMANS ÖDEVİ</w:t>
      </w:r>
    </w:p>
    <w:p w:rsidR="006C06D8" w:rsidRPr="008E1D6F" w:rsidRDefault="006C06D8" w:rsidP="008E1D6F">
      <w:pPr>
        <w:ind w:left="708" w:hanging="708"/>
        <w:jc w:val="center"/>
        <w:rPr>
          <w:rFonts w:ascii="Hand writing Mutlu" w:hAnsi="Hand writing Mutlu"/>
          <w:b/>
          <w:bCs/>
          <w:sz w:val="28"/>
          <w:szCs w:val="28"/>
        </w:rPr>
      </w:pPr>
    </w:p>
    <w:tbl>
      <w:tblPr>
        <w:tblpPr w:leftFromText="141" w:rightFromText="141" w:vertAnchor="text" w:horzAnchor="margin" w:tblpX="-110" w:tblpY="78"/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22"/>
        <w:gridCol w:w="6968"/>
      </w:tblGrid>
      <w:tr w:rsidR="006C06D8" w:rsidRPr="008E1D6F" w:rsidTr="0066661E">
        <w:trPr>
          <w:trHeight w:val="289"/>
        </w:trPr>
        <w:tc>
          <w:tcPr>
            <w:tcW w:w="2822" w:type="dxa"/>
          </w:tcPr>
          <w:p w:rsidR="006C06D8" w:rsidRPr="008E1D6F" w:rsidRDefault="006C06D8" w:rsidP="00DB623A">
            <w:pPr>
              <w:rPr>
                <w:rFonts w:ascii="Hand writing Mutlu" w:hAnsi="Hand writing Mutlu"/>
              </w:rPr>
            </w:pPr>
            <w:r w:rsidRPr="008E1D6F">
              <w:rPr>
                <w:rFonts w:ascii="Hand writing Mutlu" w:hAnsi="Hand writing Mutlu"/>
                <w:bCs/>
              </w:rPr>
              <w:t>Ders</w:t>
            </w:r>
          </w:p>
        </w:tc>
        <w:tc>
          <w:tcPr>
            <w:tcW w:w="6968" w:type="dxa"/>
          </w:tcPr>
          <w:p w:rsidR="006C06D8" w:rsidRPr="008E1D6F" w:rsidRDefault="006C06D8" w:rsidP="00DB623A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Beden Eğitimi</w:t>
            </w:r>
          </w:p>
        </w:tc>
      </w:tr>
      <w:tr w:rsidR="006C06D8" w:rsidRPr="008E1D6F" w:rsidTr="0066661E">
        <w:trPr>
          <w:trHeight w:val="367"/>
        </w:trPr>
        <w:tc>
          <w:tcPr>
            <w:tcW w:w="2822" w:type="dxa"/>
          </w:tcPr>
          <w:p w:rsidR="006C06D8" w:rsidRPr="008E1D6F" w:rsidRDefault="006C06D8" w:rsidP="00DB623A">
            <w:pPr>
              <w:rPr>
                <w:rFonts w:ascii="Hand writing Mutlu" w:hAnsi="Hand writing Mutlu"/>
              </w:rPr>
            </w:pPr>
            <w:r w:rsidRPr="008E1D6F">
              <w:rPr>
                <w:rFonts w:ascii="Hand writing Mutlu" w:hAnsi="Hand writing Mutlu"/>
                <w:bCs/>
              </w:rPr>
              <w:t xml:space="preserve">Sınıf </w:t>
            </w:r>
          </w:p>
        </w:tc>
        <w:tc>
          <w:tcPr>
            <w:tcW w:w="6968" w:type="dxa"/>
          </w:tcPr>
          <w:p w:rsidR="006C06D8" w:rsidRPr="008E1D6F" w:rsidRDefault="006C06D8" w:rsidP="00DB623A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3</w:t>
            </w:r>
            <w:r w:rsidRPr="008E1D6F">
              <w:rPr>
                <w:rFonts w:ascii="Hand writing Mutlu" w:hAnsi="Hand writing Mutlu"/>
              </w:rPr>
              <w:t>.sınıf</w:t>
            </w:r>
          </w:p>
        </w:tc>
      </w:tr>
      <w:tr w:rsidR="006C06D8" w:rsidRPr="008E1D6F" w:rsidTr="0066661E">
        <w:trPr>
          <w:trHeight w:val="285"/>
        </w:trPr>
        <w:tc>
          <w:tcPr>
            <w:tcW w:w="2822" w:type="dxa"/>
          </w:tcPr>
          <w:p w:rsidR="006C06D8" w:rsidRPr="008E1D6F" w:rsidRDefault="006C06D8" w:rsidP="00DB623A">
            <w:pPr>
              <w:rPr>
                <w:rFonts w:ascii="Hand writing Mutlu" w:hAnsi="Hand writing Mutlu"/>
              </w:rPr>
            </w:pPr>
            <w:r w:rsidRPr="008E1D6F">
              <w:rPr>
                <w:rFonts w:ascii="Hand writing Mutlu" w:hAnsi="Hand writing Mutlu"/>
                <w:bCs/>
              </w:rPr>
              <w:t>Süre</w:t>
            </w:r>
          </w:p>
        </w:tc>
        <w:tc>
          <w:tcPr>
            <w:tcW w:w="6968" w:type="dxa"/>
          </w:tcPr>
          <w:p w:rsidR="006C06D8" w:rsidRPr="008E1D6F" w:rsidRDefault="006C06D8" w:rsidP="00EB766F">
            <w:pPr>
              <w:rPr>
                <w:rFonts w:ascii="Hand writing Mutlu" w:hAnsi="Hand writing Mutlu"/>
              </w:rPr>
            </w:pPr>
            <w:r w:rsidRPr="008E1D6F">
              <w:rPr>
                <w:rFonts w:ascii="Hand writing Mutlu" w:hAnsi="Hand writing Mutlu"/>
              </w:rPr>
              <w:t xml:space="preserve">1 hafta                </w:t>
            </w:r>
          </w:p>
        </w:tc>
      </w:tr>
      <w:tr w:rsidR="006C06D8" w:rsidRPr="008E1D6F" w:rsidTr="0066661E">
        <w:trPr>
          <w:trHeight w:val="408"/>
        </w:trPr>
        <w:tc>
          <w:tcPr>
            <w:tcW w:w="2822" w:type="dxa"/>
          </w:tcPr>
          <w:p w:rsidR="006C06D8" w:rsidRPr="008E1D6F" w:rsidRDefault="006C06D8" w:rsidP="00DB623A">
            <w:pPr>
              <w:rPr>
                <w:rFonts w:ascii="Hand writing Mutlu" w:hAnsi="Hand writing Mutlu"/>
              </w:rPr>
            </w:pPr>
            <w:r w:rsidRPr="008E1D6F">
              <w:rPr>
                <w:rFonts w:ascii="Hand writing Mutlu" w:hAnsi="Hand writing Mutlu"/>
                <w:bCs/>
              </w:rPr>
              <w:t>Puanlama Yöntemi</w:t>
            </w:r>
          </w:p>
        </w:tc>
        <w:tc>
          <w:tcPr>
            <w:tcW w:w="6968" w:type="dxa"/>
          </w:tcPr>
          <w:p w:rsidR="006C06D8" w:rsidRPr="008E1D6F" w:rsidRDefault="006C06D8" w:rsidP="00DB623A">
            <w:pPr>
              <w:rPr>
                <w:rFonts w:ascii="Hand writing Mutlu" w:hAnsi="Hand writing Mutlu"/>
              </w:rPr>
            </w:pPr>
            <w:r w:rsidRPr="008E1D6F">
              <w:rPr>
                <w:rFonts w:ascii="Hand writing Mutlu" w:hAnsi="Hand writing Mutlu"/>
              </w:rPr>
              <w:t>Dereceli Puanlama Anahtarı</w:t>
            </w:r>
          </w:p>
        </w:tc>
      </w:tr>
      <w:tr w:rsidR="006C06D8" w:rsidRPr="008E1D6F" w:rsidTr="0066661E">
        <w:trPr>
          <w:trHeight w:val="417"/>
        </w:trPr>
        <w:tc>
          <w:tcPr>
            <w:tcW w:w="9790" w:type="dxa"/>
            <w:gridSpan w:val="2"/>
          </w:tcPr>
          <w:p w:rsidR="006C06D8" w:rsidRPr="008E1D6F" w:rsidRDefault="006C06D8" w:rsidP="008E1D6F">
            <w:pPr>
              <w:keepNext/>
              <w:jc w:val="center"/>
              <w:outlineLvl w:val="0"/>
              <w:rPr>
                <w:rFonts w:ascii="Hand writing Mutlu" w:hAnsi="Hand writing Mutlu"/>
                <w:bCs/>
              </w:rPr>
            </w:pPr>
            <w:r w:rsidRPr="008E1D6F">
              <w:rPr>
                <w:rFonts w:ascii="Hand writing Mutlu" w:hAnsi="Hand writing Mutlu"/>
                <w:b/>
                <w:bCs/>
              </w:rPr>
              <w:t>Ödev Konusu</w:t>
            </w:r>
          </w:p>
        </w:tc>
      </w:tr>
      <w:tr w:rsidR="006C06D8" w:rsidRPr="008E1D6F" w:rsidTr="0066661E">
        <w:trPr>
          <w:trHeight w:val="655"/>
        </w:trPr>
        <w:tc>
          <w:tcPr>
            <w:tcW w:w="9790" w:type="dxa"/>
            <w:gridSpan w:val="2"/>
          </w:tcPr>
          <w:p w:rsidR="006C06D8" w:rsidRPr="0066661E" w:rsidRDefault="006C06D8" w:rsidP="0066661E">
            <w:pPr>
              <w:rPr>
                <w:rFonts w:ascii="Hand writing Mutlu" w:hAnsi="Hand writing Mutlu"/>
              </w:rPr>
            </w:pPr>
            <w:r w:rsidRPr="0066661E">
              <w:rPr>
                <w:rFonts w:ascii="Hand writing Mutlu" w:hAnsi="Hand writing Mutlu"/>
              </w:rPr>
              <w:t xml:space="preserve">Öğrenciler, büyüklerinin çocukluklarında oynadıkları oyunları araştırırlar. Araştırdıkları oyunları arkadaşlarıyla paylaşarak oyunların yeniden canlanmasını sağlarlar. </w:t>
            </w:r>
          </w:p>
          <w:p w:rsidR="006C06D8" w:rsidRPr="008E1D6F" w:rsidRDefault="006C06D8" w:rsidP="00DB623A">
            <w:pPr>
              <w:ind w:left="360"/>
              <w:jc w:val="both"/>
              <w:rPr>
                <w:rFonts w:ascii="Hand writing Mutlu" w:hAnsi="Hand writing Mutlu"/>
              </w:rPr>
            </w:pPr>
          </w:p>
        </w:tc>
      </w:tr>
      <w:tr w:rsidR="006C06D8" w:rsidRPr="008E1D6F" w:rsidTr="0066661E">
        <w:trPr>
          <w:trHeight w:val="416"/>
        </w:trPr>
        <w:tc>
          <w:tcPr>
            <w:tcW w:w="9790" w:type="dxa"/>
            <w:gridSpan w:val="2"/>
          </w:tcPr>
          <w:p w:rsidR="006C06D8" w:rsidRPr="008E1D6F" w:rsidRDefault="006C06D8" w:rsidP="008E1D6F">
            <w:pPr>
              <w:keepNext/>
              <w:jc w:val="center"/>
              <w:outlineLvl w:val="1"/>
              <w:rPr>
                <w:rFonts w:ascii="Hand writing Mutlu" w:hAnsi="Hand writing Mutlu"/>
                <w:b/>
                <w:bCs/>
              </w:rPr>
            </w:pPr>
            <w:r>
              <w:rPr>
                <w:rFonts w:ascii="Hand writing Mutlu" w:hAnsi="Hand writing Mutlu"/>
                <w:b/>
              </w:rPr>
              <w:t>Yönerge</w:t>
            </w:r>
          </w:p>
        </w:tc>
      </w:tr>
      <w:tr w:rsidR="006C06D8" w:rsidRPr="008E1D6F" w:rsidTr="0066661E">
        <w:trPr>
          <w:trHeight w:val="1761"/>
        </w:trPr>
        <w:tc>
          <w:tcPr>
            <w:tcW w:w="9790" w:type="dxa"/>
            <w:gridSpan w:val="2"/>
          </w:tcPr>
          <w:p w:rsidR="006C06D8" w:rsidRDefault="006C06D8" w:rsidP="008B5B3F">
            <w:pPr>
              <w:numPr>
                <w:ilvl w:val="0"/>
                <w:numId w:val="1"/>
              </w:numPr>
              <w:jc w:val="both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Çalışmayı nasıl yapacağınızı planlayınız.</w:t>
            </w:r>
          </w:p>
          <w:p w:rsidR="006C06D8" w:rsidRPr="008E1D6F" w:rsidRDefault="006C06D8" w:rsidP="008B5B3F">
            <w:pPr>
              <w:numPr>
                <w:ilvl w:val="0"/>
                <w:numId w:val="1"/>
              </w:numPr>
              <w:jc w:val="both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Büyüklerinizin eskiden oynadığı bir oyun tespit ediniz. </w:t>
            </w:r>
          </w:p>
          <w:p w:rsidR="006C06D8" w:rsidRPr="008E1D6F" w:rsidRDefault="006C06D8" w:rsidP="008E1D6F">
            <w:pPr>
              <w:numPr>
                <w:ilvl w:val="0"/>
                <w:numId w:val="1"/>
              </w:numPr>
              <w:jc w:val="both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Oyunu evde canlandırdıktan sonra sınıfta gösteriniz.  </w:t>
            </w:r>
            <w:r w:rsidRPr="008E1D6F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</w:tr>
    </w:tbl>
    <w:p w:rsidR="006C06D8" w:rsidRDefault="006C06D8" w:rsidP="00DB623A">
      <w:pPr>
        <w:ind w:right="-648"/>
        <w:rPr>
          <w:rFonts w:ascii="Hand writing Mutlu" w:hAnsi="Hand writing Mutlu"/>
          <w:b/>
        </w:rPr>
      </w:pPr>
    </w:p>
    <w:p w:rsidR="006C06D8" w:rsidRPr="008E1D6F" w:rsidRDefault="006C06D8" w:rsidP="008E1D6F">
      <w:pPr>
        <w:ind w:right="-648"/>
        <w:jc w:val="center"/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DERECELİ PUANLAMA ANAHTARI</w:t>
      </w:r>
    </w:p>
    <w:tbl>
      <w:tblPr>
        <w:tblpPr w:leftFromText="141" w:rightFromText="141" w:vertAnchor="text" w:horzAnchor="margin" w:tblpY="151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8"/>
        <w:gridCol w:w="12"/>
        <w:gridCol w:w="1068"/>
        <w:gridCol w:w="900"/>
        <w:gridCol w:w="900"/>
        <w:gridCol w:w="934"/>
      </w:tblGrid>
      <w:tr w:rsidR="006C06D8" w:rsidRPr="008E1D6F" w:rsidTr="000F3D43">
        <w:trPr>
          <w:trHeight w:val="885"/>
        </w:trPr>
        <w:tc>
          <w:tcPr>
            <w:tcW w:w="5508" w:type="dxa"/>
          </w:tcPr>
          <w:p w:rsidR="006C06D8" w:rsidRDefault="006C06D8" w:rsidP="000F3D43">
            <w:pPr>
              <w:tabs>
                <w:tab w:val="left" w:pos="-540"/>
              </w:tabs>
              <w:ind w:right="-648"/>
              <w:rPr>
                <w:rFonts w:ascii="Hand writing Mutlu" w:hAnsi="Hand writing Mutlu"/>
                <w:b/>
              </w:rPr>
            </w:pPr>
          </w:p>
          <w:p w:rsidR="006C06D8" w:rsidRPr="008E1D6F" w:rsidRDefault="006C06D8" w:rsidP="000F3D43">
            <w:pPr>
              <w:tabs>
                <w:tab w:val="left" w:pos="-540"/>
              </w:tabs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ÖLÇÜTLER</w:t>
            </w:r>
          </w:p>
        </w:tc>
        <w:tc>
          <w:tcPr>
            <w:tcW w:w="1080" w:type="dxa"/>
            <w:gridSpan w:val="2"/>
          </w:tcPr>
          <w:p w:rsidR="006C06D8" w:rsidRDefault="006C06D8" w:rsidP="000F3D43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Çok İyi</w:t>
            </w:r>
          </w:p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 xml:space="preserve">   4</w:t>
            </w:r>
          </w:p>
        </w:tc>
        <w:tc>
          <w:tcPr>
            <w:tcW w:w="900" w:type="dxa"/>
          </w:tcPr>
          <w:p w:rsidR="006C06D8" w:rsidRDefault="006C06D8" w:rsidP="000F3D43">
            <w:pPr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İyi</w:t>
            </w:r>
          </w:p>
          <w:p w:rsidR="006C06D8" w:rsidRPr="008E1D6F" w:rsidRDefault="006C06D8" w:rsidP="000F3D43">
            <w:pPr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3</w:t>
            </w:r>
          </w:p>
        </w:tc>
        <w:tc>
          <w:tcPr>
            <w:tcW w:w="900" w:type="dxa"/>
          </w:tcPr>
          <w:p w:rsidR="006C06D8" w:rsidRDefault="006C06D8" w:rsidP="000F3D43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 xml:space="preserve"> Orta</w:t>
            </w:r>
          </w:p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 xml:space="preserve">   2</w:t>
            </w:r>
          </w:p>
        </w:tc>
        <w:tc>
          <w:tcPr>
            <w:tcW w:w="934" w:type="dxa"/>
          </w:tcPr>
          <w:p w:rsidR="006C06D8" w:rsidRDefault="006C06D8" w:rsidP="000F3D43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Zayıf</w:t>
            </w:r>
          </w:p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 xml:space="preserve">   1</w:t>
            </w:r>
          </w:p>
        </w:tc>
      </w:tr>
      <w:tr w:rsidR="006C06D8" w:rsidRPr="008E1D6F" w:rsidTr="0066661E">
        <w:trPr>
          <w:trHeight w:val="346"/>
        </w:trPr>
        <w:tc>
          <w:tcPr>
            <w:tcW w:w="5508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  <w:r w:rsidRPr="008E1D6F">
              <w:rPr>
                <w:rFonts w:ascii="Hand writing Mutlu" w:hAnsi="Hand writing Mutlu"/>
              </w:rPr>
              <w:t>1.</w:t>
            </w:r>
            <w:r>
              <w:rPr>
                <w:rFonts w:ascii="Hand writing Mutlu" w:hAnsi="Hand writing Mutlu"/>
              </w:rPr>
              <w:t xml:space="preserve"> Anlatırken düzgün cümleler kurdu. </w:t>
            </w:r>
          </w:p>
        </w:tc>
        <w:tc>
          <w:tcPr>
            <w:tcW w:w="1080" w:type="dxa"/>
            <w:gridSpan w:val="2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34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</w:tr>
      <w:tr w:rsidR="006C06D8" w:rsidRPr="008E1D6F" w:rsidTr="0066661E">
        <w:trPr>
          <w:trHeight w:val="329"/>
        </w:trPr>
        <w:tc>
          <w:tcPr>
            <w:tcW w:w="5508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2. İyi bir oyun hazırladı. </w:t>
            </w:r>
          </w:p>
        </w:tc>
        <w:tc>
          <w:tcPr>
            <w:tcW w:w="1080" w:type="dxa"/>
            <w:gridSpan w:val="2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34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</w:tr>
      <w:tr w:rsidR="006C06D8" w:rsidRPr="008E1D6F" w:rsidTr="0066661E">
        <w:trPr>
          <w:trHeight w:val="416"/>
        </w:trPr>
        <w:tc>
          <w:tcPr>
            <w:tcW w:w="5508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  <w:r w:rsidRPr="008E1D6F">
              <w:rPr>
                <w:rFonts w:ascii="Hand writing Mutlu" w:hAnsi="Hand writing Mutlu"/>
              </w:rPr>
              <w:t>3.</w:t>
            </w:r>
            <w:r>
              <w:rPr>
                <w:rFonts w:ascii="Hand writing Mutlu" w:hAnsi="Hand writing Mutlu"/>
              </w:rPr>
              <w:t xml:space="preserve"> Çalışmayı sınıfta sundu. </w:t>
            </w:r>
          </w:p>
        </w:tc>
        <w:tc>
          <w:tcPr>
            <w:tcW w:w="1080" w:type="dxa"/>
            <w:gridSpan w:val="2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34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</w:tr>
      <w:tr w:rsidR="006C06D8" w:rsidRPr="008E1D6F" w:rsidTr="0066661E">
        <w:trPr>
          <w:trHeight w:val="416"/>
        </w:trPr>
        <w:tc>
          <w:tcPr>
            <w:tcW w:w="5508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  <w:r w:rsidRPr="008E1D6F">
              <w:rPr>
                <w:rFonts w:ascii="Hand writing Mutlu" w:hAnsi="Hand writing Mutlu"/>
              </w:rPr>
              <w:t>4.</w:t>
            </w:r>
            <w:r>
              <w:rPr>
                <w:rFonts w:ascii="Hand writing Mutlu" w:hAnsi="Hand writing Mutlu"/>
              </w:rPr>
              <w:t xml:space="preserve"> Çalışmayı zamanında tamamladı. </w:t>
            </w:r>
          </w:p>
        </w:tc>
        <w:tc>
          <w:tcPr>
            <w:tcW w:w="1080" w:type="dxa"/>
            <w:gridSpan w:val="2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34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</w:tr>
      <w:tr w:rsidR="006C06D8" w:rsidRPr="008E1D6F" w:rsidTr="0066661E">
        <w:trPr>
          <w:trHeight w:val="392"/>
        </w:trPr>
        <w:tc>
          <w:tcPr>
            <w:tcW w:w="5508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5. Oyunu doğru oynadı </w:t>
            </w:r>
          </w:p>
        </w:tc>
        <w:tc>
          <w:tcPr>
            <w:tcW w:w="1080" w:type="dxa"/>
            <w:gridSpan w:val="2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34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</w:tr>
      <w:tr w:rsidR="006C06D8" w:rsidTr="000F3D43">
        <w:tblPrEx>
          <w:tblCellMar>
            <w:left w:w="70" w:type="dxa"/>
            <w:right w:w="70" w:type="dxa"/>
          </w:tblCellMar>
          <w:tblLook w:val="0000"/>
        </w:tblPrEx>
        <w:trPr>
          <w:trHeight w:val="345"/>
        </w:trPr>
        <w:tc>
          <w:tcPr>
            <w:tcW w:w="5520" w:type="dxa"/>
            <w:gridSpan w:val="2"/>
          </w:tcPr>
          <w:p w:rsidR="006C06D8" w:rsidRDefault="006C06D8" w:rsidP="000F3D43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ALDIĞI PUAN</w:t>
            </w:r>
          </w:p>
        </w:tc>
        <w:tc>
          <w:tcPr>
            <w:tcW w:w="3802" w:type="dxa"/>
            <w:gridSpan w:val="4"/>
          </w:tcPr>
          <w:p w:rsidR="006C06D8" w:rsidRDefault="006C06D8" w:rsidP="000F3D43">
            <w:pPr>
              <w:ind w:right="-648"/>
              <w:rPr>
                <w:rFonts w:ascii="Hand writing Mutlu" w:hAnsi="Hand writing Mutlu"/>
                <w:b/>
              </w:rPr>
            </w:pPr>
          </w:p>
        </w:tc>
      </w:tr>
      <w:tr w:rsidR="006C06D8" w:rsidTr="000F3D43">
        <w:tblPrEx>
          <w:tblCellMar>
            <w:left w:w="70" w:type="dxa"/>
            <w:right w:w="70" w:type="dxa"/>
          </w:tblCellMar>
          <w:tblLook w:val="0000"/>
        </w:tblPrEx>
        <w:trPr>
          <w:trHeight w:val="555"/>
        </w:trPr>
        <w:tc>
          <w:tcPr>
            <w:tcW w:w="9322" w:type="dxa"/>
            <w:gridSpan w:val="6"/>
          </w:tcPr>
          <w:p w:rsidR="006C06D8" w:rsidRDefault="006C06D8" w:rsidP="000F3D43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</w:rPr>
              <w:t>PUAN NOTU: ALDIĞI PUAN X 5</w:t>
            </w:r>
          </w:p>
        </w:tc>
      </w:tr>
    </w:tbl>
    <w:p w:rsidR="006C06D8" w:rsidRPr="008E1D6F" w:rsidRDefault="006C06D8" w:rsidP="00DB623A">
      <w:pPr>
        <w:ind w:left="-360" w:right="-648"/>
        <w:rPr>
          <w:rFonts w:ascii="Hand writing Mutlu" w:hAnsi="Hand writing Mutlu"/>
          <w:b/>
        </w:rPr>
      </w:pPr>
    </w:p>
    <w:p w:rsidR="006C06D8" w:rsidRPr="00DB623A" w:rsidRDefault="006C06D8" w:rsidP="00E66B95">
      <w:pPr>
        <w:ind w:left="-360" w:right="-648"/>
      </w:pPr>
      <w:r w:rsidRPr="002F2C5E">
        <w:rPr>
          <w:rFonts w:ascii="Comic Sans MS" w:hAnsi="Comic Sans MS"/>
        </w:rPr>
        <w:t xml:space="preserve">  </w:t>
      </w:r>
    </w:p>
    <w:sectPr w:rsidR="006C06D8" w:rsidRPr="00DB623A" w:rsidSect="001049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864F8A"/>
    <w:multiLevelType w:val="hybridMultilevel"/>
    <w:tmpl w:val="DF880B7E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623A"/>
    <w:rsid w:val="00034339"/>
    <w:rsid w:val="0005624D"/>
    <w:rsid w:val="000C154F"/>
    <w:rsid w:val="000F3D43"/>
    <w:rsid w:val="00104973"/>
    <w:rsid w:val="001146E0"/>
    <w:rsid w:val="00147072"/>
    <w:rsid w:val="00167B02"/>
    <w:rsid w:val="001D074F"/>
    <w:rsid w:val="001F76A6"/>
    <w:rsid w:val="0020452C"/>
    <w:rsid w:val="002274D5"/>
    <w:rsid w:val="002A266F"/>
    <w:rsid w:val="002D003E"/>
    <w:rsid w:val="002D47CD"/>
    <w:rsid w:val="002F2C5E"/>
    <w:rsid w:val="002F4A2B"/>
    <w:rsid w:val="00326DF7"/>
    <w:rsid w:val="00336694"/>
    <w:rsid w:val="006020BB"/>
    <w:rsid w:val="006034EB"/>
    <w:rsid w:val="0066661E"/>
    <w:rsid w:val="006C06D8"/>
    <w:rsid w:val="00701D34"/>
    <w:rsid w:val="007432EE"/>
    <w:rsid w:val="00763B47"/>
    <w:rsid w:val="00803D82"/>
    <w:rsid w:val="008B5B3F"/>
    <w:rsid w:val="008E1D6F"/>
    <w:rsid w:val="009A3FC1"/>
    <w:rsid w:val="00A32EB8"/>
    <w:rsid w:val="00A66062"/>
    <w:rsid w:val="00B70C11"/>
    <w:rsid w:val="00DB623A"/>
    <w:rsid w:val="00E01F5B"/>
    <w:rsid w:val="00E229B7"/>
    <w:rsid w:val="00E66B95"/>
    <w:rsid w:val="00EB766F"/>
    <w:rsid w:val="00EC4992"/>
    <w:rsid w:val="00F1635A"/>
    <w:rsid w:val="00F74915"/>
    <w:rsid w:val="00FD2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23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B623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126</Words>
  <Characters>723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 ………………………………</dc:title>
  <dc:subject/>
  <dc:creator>özlem</dc:creator>
  <cp:keywords/>
  <dc:description/>
  <cp:lastModifiedBy>Canavar</cp:lastModifiedBy>
  <cp:revision>3</cp:revision>
  <dcterms:created xsi:type="dcterms:W3CDTF">2011-10-16T17:58:00Z</dcterms:created>
  <dcterms:modified xsi:type="dcterms:W3CDTF">2011-10-17T10:17:00Z</dcterms:modified>
</cp:coreProperties>
</file>